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6212F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6212F9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6212F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6212F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6212F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6212F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6212F9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6212F9">
        <w:rPr>
          <w:b w:val="0"/>
        </w:rPr>
        <w:t xml:space="preserve"> 2А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5"/>
        <w:gridCol w:w="1779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6212F9" w:rsidP="00232C8F">
            <w:r>
              <w:t>Заместитель директора по учебно-воспитательной работе (Заместитель директора школы)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6212F9" w:rsidP="00232C8F">
            <w:r>
              <w:t>21614 03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6212F9" w:rsidRPr="006212F9">
        <w:rPr>
          <w:rStyle w:val="aa"/>
        </w:rPr>
        <w:t xml:space="preserve"> Административно-управленческий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6212F9" w:rsidRPr="006212F9">
        <w:rPr>
          <w:rStyle w:val="aa"/>
        </w:rPr>
        <w:t>2;  2А, 3А (2А)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6212F9" w:rsidRPr="006212F9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6212F9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6212F9" w:rsidP="001E48C6">
            <w:pPr>
              <w:jc w:val="center"/>
            </w:pPr>
            <w:r>
              <w:t>2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6212F9" w:rsidP="001E48C6">
            <w:pPr>
              <w:jc w:val="center"/>
            </w:pPr>
            <w:r>
              <w:t>2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6212F9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6212F9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6212F9" w:rsidP="001E48C6">
            <w:pPr>
              <w:jc w:val="center"/>
            </w:pPr>
            <w:r>
              <w:t>121-271-684 20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6212F9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6212F9" w:rsidRDefault="006212F9" w:rsidP="001E48C6">
            <w:pPr>
              <w:jc w:val="center"/>
            </w:pPr>
            <w:r>
              <w:t>182-460-410 39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212F9" w:rsidRPr="002C61F6" w:rsidRDefault="006212F9" w:rsidP="00AD14A4">
            <w:pPr>
              <w:rPr>
                <w:rStyle w:val="a7"/>
              </w:rPr>
            </w:pPr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6212F9" w:rsidRPr="006212F9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6212F9" w:rsidRPr="006212F9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7C8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7C8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7C8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7C8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7C8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7C8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7C8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7C8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8E7C80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7C8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7C8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7C8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7C80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8E7C80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7C8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8E7C80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8E7C8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8E7C8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8E7C80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627E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627E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627E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627E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627E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627E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5627E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8E7C80" w:rsidRPr="008E7C80">
        <w:rPr>
          <w:i/>
          <w:u w:val="single"/>
        </w:rPr>
        <w:t>1. Рекомендации по улучшению условий труда: не требуются</w:t>
      </w:r>
      <w:r w:rsidR="008E7C80" w:rsidRPr="008E7C80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8E7C80" w:rsidRPr="008E7C80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6212F9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6212F9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6212F9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6212F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6212F9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6212F9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6212F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6212F9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6212F9" w:rsidRPr="006212F9" w:rsidTr="006212F9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2F9" w:rsidRPr="006212F9" w:rsidRDefault="006212F9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212F9" w:rsidRPr="006212F9" w:rsidRDefault="006212F9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2F9" w:rsidRPr="006212F9" w:rsidRDefault="006212F9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212F9" w:rsidRPr="006212F9" w:rsidRDefault="006212F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2F9" w:rsidRPr="006212F9" w:rsidRDefault="006212F9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212F9" w:rsidRPr="006212F9" w:rsidRDefault="006212F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2F9" w:rsidRPr="006212F9" w:rsidRDefault="006212F9" w:rsidP="004E51DC">
            <w:pPr>
              <w:pStyle w:val="a8"/>
            </w:pPr>
          </w:p>
        </w:tc>
      </w:tr>
      <w:tr w:rsidR="006212F9" w:rsidRPr="006212F9" w:rsidTr="006212F9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212F9" w:rsidRPr="006212F9" w:rsidRDefault="006212F9" w:rsidP="004E51DC">
            <w:pPr>
              <w:pStyle w:val="a8"/>
              <w:rPr>
                <w:vertAlign w:val="superscript"/>
              </w:rPr>
            </w:pPr>
            <w:r w:rsidRPr="006212F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212F9" w:rsidRPr="006212F9" w:rsidRDefault="006212F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212F9" w:rsidRPr="006212F9" w:rsidRDefault="006212F9" w:rsidP="004E51DC">
            <w:pPr>
              <w:pStyle w:val="a8"/>
              <w:rPr>
                <w:vertAlign w:val="superscript"/>
              </w:rPr>
            </w:pPr>
            <w:r w:rsidRPr="006212F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212F9" w:rsidRPr="006212F9" w:rsidRDefault="006212F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212F9" w:rsidRPr="006212F9" w:rsidRDefault="006212F9" w:rsidP="004E51DC">
            <w:pPr>
              <w:pStyle w:val="a8"/>
              <w:rPr>
                <w:vertAlign w:val="superscript"/>
              </w:rPr>
            </w:pPr>
            <w:r w:rsidRPr="006212F9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212F9" w:rsidRPr="006212F9" w:rsidRDefault="006212F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212F9" w:rsidRPr="006212F9" w:rsidRDefault="006212F9" w:rsidP="004E51DC">
            <w:pPr>
              <w:pStyle w:val="a8"/>
              <w:rPr>
                <w:vertAlign w:val="superscript"/>
              </w:rPr>
            </w:pPr>
            <w:r w:rsidRPr="006212F9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8E7C80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6212F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6212F9" w:rsidP="004E51DC">
            <w:pPr>
              <w:pStyle w:val="a8"/>
            </w:pPr>
            <w:r>
              <w:t>Бедрева Татьяна Владимировна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6212F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6212F9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6212F9" w:rsidRPr="006212F9" w:rsidTr="006212F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2F9" w:rsidRPr="006212F9" w:rsidRDefault="006212F9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212F9" w:rsidRPr="006212F9" w:rsidRDefault="006212F9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2F9" w:rsidRPr="006212F9" w:rsidRDefault="006212F9" w:rsidP="00EF07A3">
            <w:pPr>
              <w:pStyle w:val="a8"/>
            </w:pPr>
            <w:r>
              <w:t>Козачёк Гульгуна Даларисовна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212F9" w:rsidRPr="006212F9" w:rsidRDefault="006212F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12F9" w:rsidRPr="006212F9" w:rsidRDefault="006212F9" w:rsidP="004E51DC">
            <w:pPr>
              <w:pStyle w:val="a8"/>
            </w:pPr>
          </w:p>
        </w:tc>
      </w:tr>
      <w:tr w:rsidR="006212F9" w:rsidRPr="006212F9" w:rsidTr="006212F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212F9" w:rsidRPr="006212F9" w:rsidRDefault="006212F9" w:rsidP="004E51DC">
            <w:pPr>
              <w:pStyle w:val="a8"/>
              <w:rPr>
                <w:vertAlign w:val="superscript"/>
              </w:rPr>
            </w:pPr>
            <w:r w:rsidRPr="006212F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212F9" w:rsidRPr="006212F9" w:rsidRDefault="006212F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212F9" w:rsidRPr="006212F9" w:rsidRDefault="006212F9" w:rsidP="00EF07A3">
            <w:pPr>
              <w:pStyle w:val="a8"/>
              <w:rPr>
                <w:vertAlign w:val="superscript"/>
              </w:rPr>
            </w:pPr>
            <w:r w:rsidRPr="006212F9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212F9" w:rsidRPr="006212F9" w:rsidRDefault="006212F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212F9" w:rsidRPr="006212F9" w:rsidRDefault="006212F9" w:rsidP="004E51DC">
            <w:pPr>
              <w:pStyle w:val="a8"/>
              <w:rPr>
                <w:vertAlign w:val="superscript"/>
              </w:rPr>
            </w:pPr>
            <w:r w:rsidRPr="006212F9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6212F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2А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8E7C80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8E7C80" w:rsidRPr="008E7C80">
            <w:rPr>
              <w:rStyle w:val="ad"/>
              <w:noProof/>
              <w:sz w:val="20"/>
            </w:rPr>
            <w:t>2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2;  2А, 3А (2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Административно-управлен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1614 03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2А"/>
    <w:docVar w:name="gig_kut" w:val="2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2А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C3B0AD0C385845CDB4F41408F8927D3B"/>
    <w:docVar w:name="rm_id" w:val="2"/>
    <w:docVar w:name="rm_name" w:val="                                          "/>
    <w:docVar w:name="rm_number" w:val=" 2А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E48C6"/>
    <w:rsid w:val="001F4D8D"/>
    <w:rsid w:val="00232C8F"/>
    <w:rsid w:val="00234932"/>
    <w:rsid w:val="00244615"/>
    <w:rsid w:val="002A0605"/>
    <w:rsid w:val="002C61F6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27E8"/>
    <w:rsid w:val="00563E94"/>
    <w:rsid w:val="00576095"/>
    <w:rsid w:val="005A3A36"/>
    <w:rsid w:val="005B466C"/>
    <w:rsid w:val="005B7FE8"/>
    <w:rsid w:val="005C0A9A"/>
    <w:rsid w:val="005F6B08"/>
    <w:rsid w:val="006212F9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8E7C80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2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2022-04-18T06:25:00Z</dcterms:created>
  <dcterms:modified xsi:type="dcterms:W3CDTF">2022-04-18T08:39:00Z</dcterms:modified>
</cp:coreProperties>
</file>